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530" w:rsidRDefault="00E35530" w:rsidP="00E3553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保全购物过程（法人）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与侵权事实相关的材料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E35530" w:rsidRDefault="00E35530" w:rsidP="00E3553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E35530" w:rsidRDefault="00E35530" w:rsidP="0027162A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保全购物过程（自然人）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与侵权事实相关的材料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35530" w:rsidTr="00AF651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AF651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E35530" w:rsidRDefault="00E35530" w:rsidP="00447A6A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E35530" w:rsidRDefault="00E35530" w:rsidP="00447A6A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E35530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E35530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E35530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1C041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35530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0" w:rsidRDefault="00E3553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35530" w:rsidRDefault="00E35530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E35530" w:rsidRPr="00295CA2" w:rsidRDefault="00E35530">
      <w:pPr>
        <w:rPr>
          <w:rFonts w:cs="Times New Roman"/>
        </w:rPr>
      </w:pPr>
    </w:p>
    <w:sectPr w:rsidR="00E35530" w:rsidRPr="00295CA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530" w:rsidRDefault="00E35530" w:rsidP="00295CA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35530" w:rsidRDefault="00E35530" w:rsidP="00295CA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530" w:rsidRDefault="00E35530" w:rsidP="00295CA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35530" w:rsidRDefault="00E35530" w:rsidP="00295CA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699D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6490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597D"/>
    <w:rsid w:val="000C7BE5"/>
    <w:rsid w:val="000D4CB2"/>
    <w:rsid w:val="000D4E58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18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39A3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162A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A2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47A6A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1DC9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6699D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129F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3357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239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6512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186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4E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2D3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2E8A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5530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CA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95CA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95CA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95CA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95C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147</Words>
  <Characters>840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2018-07-21T11:45:00Z</dcterms:created>
  <dcterms:modified xsi:type="dcterms:W3CDTF">2018-08-04T06:53:00Z</dcterms:modified>
</cp:coreProperties>
</file>